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DA0D7" w14:textId="12DF08E5" w:rsidR="00923B95" w:rsidRDefault="00923B95" w:rsidP="004349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KYSYNG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fl.1487)</w:t>
      </w:r>
    </w:p>
    <w:p w14:paraId="6A97B623" w14:textId="506C8B41" w:rsidR="00923B95" w:rsidRDefault="00923B95" w:rsidP="004349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Mercer.</w:t>
      </w:r>
    </w:p>
    <w:p w14:paraId="48E8B992" w14:textId="77777777" w:rsidR="00923B95" w:rsidRDefault="00923B95" w:rsidP="00434926">
      <w:pPr>
        <w:pStyle w:val="NoSpacing"/>
        <w:rPr>
          <w:rFonts w:cs="Times New Roman"/>
          <w:szCs w:val="24"/>
        </w:rPr>
      </w:pPr>
    </w:p>
    <w:p w14:paraId="373A3F71" w14:textId="77777777" w:rsidR="00923B95" w:rsidRDefault="00923B95" w:rsidP="00434926">
      <w:pPr>
        <w:pStyle w:val="NoSpacing"/>
        <w:rPr>
          <w:rFonts w:cs="Times New Roman"/>
          <w:szCs w:val="24"/>
        </w:rPr>
      </w:pPr>
    </w:p>
    <w:p w14:paraId="3E81E06A" w14:textId="49ED5332" w:rsidR="00923B95" w:rsidRDefault="00923B95" w:rsidP="004349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Nov.1487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Wilkyns</w:t>
      </w:r>
      <w:proofErr w:type="spellEnd"/>
      <w:r>
        <w:rPr>
          <w:rFonts w:cs="Times New Roman"/>
          <w:szCs w:val="24"/>
        </w:rPr>
        <w:t xml:space="preserve">, late of Immer, Wiltshire(q.v.), was pardoned, as the </w:t>
      </w:r>
    </w:p>
    <w:p w14:paraId="275A214D" w14:textId="425DEB00" w:rsidR="00923B95" w:rsidRDefault="00923B95" w:rsidP="004349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executor of John Clyfton, late of Bristol, </w:t>
      </w:r>
      <w:r w:rsidR="007A3E83">
        <w:rPr>
          <w:rFonts w:cs="Times New Roman"/>
          <w:szCs w:val="24"/>
        </w:rPr>
        <w:t xml:space="preserve">for not appearing to answer </w:t>
      </w:r>
    </w:p>
    <w:p w14:paraId="0CB296FE" w14:textId="77777777" w:rsidR="007A3E83" w:rsidRDefault="007A3E83" w:rsidP="007A3E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 touching a debt of 40s.      </w:t>
      </w:r>
      <w:r>
        <w:rPr>
          <w:rFonts w:cs="Times New Roman"/>
          <w:szCs w:val="24"/>
        </w:rPr>
        <w:t>(C.P.R. 1485-94 p.183)</w:t>
      </w:r>
    </w:p>
    <w:p w14:paraId="3A57583A" w14:textId="77777777" w:rsidR="007A3E83" w:rsidRDefault="007A3E83" w:rsidP="007A3E83">
      <w:pPr>
        <w:pStyle w:val="NoSpacing"/>
        <w:rPr>
          <w:rFonts w:cs="Times New Roman"/>
          <w:szCs w:val="24"/>
        </w:rPr>
      </w:pPr>
    </w:p>
    <w:p w14:paraId="43E08DA0" w14:textId="77777777" w:rsidR="007A3E83" w:rsidRDefault="007A3E83" w:rsidP="007A3E83">
      <w:pPr>
        <w:pStyle w:val="NoSpacing"/>
        <w:rPr>
          <w:rFonts w:cs="Times New Roman"/>
          <w:szCs w:val="24"/>
        </w:rPr>
      </w:pPr>
    </w:p>
    <w:p w14:paraId="18A603D3" w14:textId="77777777" w:rsidR="007A3E83" w:rsidRDefault="007A3E83" w:rsidP="007A3E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February 2025</w:t>
      </w:r>
    </w:p>
    <w:p w14:paraId="20ABC65D" w14:textId="33ED812E" w:rsidR="007A3E83" w:rsidRPr="00923B95" w:rsidRDefault="007A3E83" w:rsidP="00434926">
      <w:pPr>
        <w:pStyle w:val="NoSpacing"/>
        <w:rPr>
          <w:rFonts w:cs="Times New Roman"/>
          <w:szCs w:val="24"/>
        </w:rPr>
      </w:pPr>
    </w:p>
    <w:p w14:paraId="1D7E19D8" w14:textId="52EC8E68" w:rsidR="00434926" w:rsidRPr="00434926" w:rsidRDefault="00434926" w:rsidP="00434926">
      <w:pPr>
        <w:pStyle w:val="NoSpacing"/>
        <w:rPr>
          <w:rFonts w:cs="Times New Roman"/>
          <w:szCs w:val="24"/>
        </w:rPr>
      </w:pPr>
    </w:p>
    <w:p w14:paraId="1F6137C7" w14:textId="58E3D495" w:rsidR="00434926" w:rsidRPr="00434926" w:rsidRDefault="00434926" w:rsidP="00434926">
      <w:pPr>
        <w:pStyle w:val="NoSpacing"/>
        <w:rPr>
          <w:rFonts w:cs="Times New Roman"/>
          <w:szCs w:val="24"/>
        </w:rPr>
      </w:pPr>
    </w:p>
    <w:p w14:paraId="55182F51" w14:textId="23544751" w:rsidR="00434926" w:rsidRPr="00434926" w:rsidRDefault="00434926" w:rsidP="009139A6">
      <w:pPr>
        <w:pStyle w:val="NoSpacing"/>
        <w:rPr>
          <w:rFonts w:cs="Times New Roman"/>
          <w:szCs w:val="24"/>
        </w:rPr>
      </w:pPr>
    </w:p>
    <w:sectPr w:rsidR="00434926" w:rsidRPr="004349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BB6C9" w14:textId="77777777" w:rsidR="00434926" w:rsidRDefault="00434926" w:rsidP="009139A6">
      <w:r>
        <w:separator/>
      </w:r>
    </w:p>
  </w:endnote>
  <w:endnote w:type="continuationSeparator" w:id="0">
    <w:p w14:paraId="72CE6D78" w14:textId="77777777" w:rsidR="00434926" w:rsidRDefault="004349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B8B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A79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FB7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F626B" w14:textId="77777777" w:rsidR="00434926" w:rsidRDefault="00434926" w:rsidP="009139A6">
      <w:r>
        <w:separator/>
      </w:r>
    </w:p>
  </w:footnote>
  <w:footnote w:type="continuationSeparator" w:id="0">
    <w:p w14:paraId="1930538E" w14:textId="77777777" w:rsidR="00434926" w:rsidRDefault="004349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D6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CC3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F1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926"/>
    <w:rsid w:val="000666E0"/>
    <w:rsid w:val="000D496C"/>
    <w:rsid w:val="00163462"/>
    <w:rsid w:val="002510B7"/>
    <w:rsid w:val="00270799"/>
    <w:rsid w:val="003C2DC7"/>
    <w:rsid w:val="00434926"/>
    <w:rsid w:val="005C130B"/>
    <w:rsid w:val="006D2194"/>
    <w:rsid w:val="007A3E83"/>
    <w:rsid w:val="00826F5C"/>
    <w:rsid w:val="009139A6"/>
    <w:rsid w:val="00923B95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6F25F"/>
  <w15:chartTrackingRefBased/>
  <w15:docId w15:val="{8533B662-780D-49FA-BF7B-06133B7D5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46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2025-02-28T20:45:00Z</dcterms:created>
  <dcterms:modified xsi:type="dcterms:W3CDTF">2025-02-28T21:41:00Z</dcterms:modified>
</cp:coreProperties>
</file>